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7BD1D" w14:textId="77777777" w:rsidR="005C2F11" w:rsidRDefault="005C2F11" w:rsidP="005C2F1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Anne PLAYTERE</w:t>
      </w:r>
      <w:r>
        <w:rPr>
          <w:rFonts w:eastAsia="Times New Roman" w:cs="Times New Roman"/>
          <w:szCs w:val="24"/>
        </w:rPr>
        <w:t xml:space="preserve">      (fl.1479)</w:t>
      </w:r>
    </w:p>
    <w:p w14:paraId="47AEEC02" w14:textId="77777777" w:rsidR="005C2F11" w:rsidRDefault="005C2F11" w:rsidP="005C2F1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of </w:t>
      </w:r>
      <w:proofErr w:type="spellStart"/>
      <w:r>
        <w:rPr>
          <w:rFonts w:eastAsia="Times New Roman" w:cs="Times New Roman"/>
          <w:szCs w:val="24"/>
        </w:rPr>
        <w:t>Sotterley</w:t>
      </w:r>
      <w:proofErr w:type="spellEnd"/>
      <w:r>
        <w:rPr>
          <w:rFonts w:eastAsia="Times New Roman" w:cs="Times New Roman"/>
          <w:szCs w:val="24"/>
        </w:rPr>
        <w:t>, Suffolk.</w:t>
      </w:r>
    </w:p>
    <w:p w14:paraId="1CA0E6D7" w14:textId="77777777" w:rsidR="005C2F11" w:rsidRDefault="005C2F11" w:rsidP="005C2F11">
      <w:pPr>
        <w:pStyle w:val="NoSpacing"/>
        <w:rPr>
          <w:rFonts w:eastAsia="Times New Roman" w:cs="Times New Roman"/>
          <w:szCs w:val="24"/>
        </w:rPr>
      </w:pPr>
    </w:p>
    <w:p w14:paraId="63C47EF9" w14:textId="77777777" w:rsidR="005C2F11" w:rsidRDefault="005C2F11" w:rsidP="005C2F11">
      <w:pPr>
        <w:pStyle w:val="NoSpacing"/>
        <w:rPr>
          <w:rFonts w:eastAsia="Times New Roman" w:cs="Times New Roman"/>
          <w:szCs w:val="24"/>
        </w:rPr>
      </w:pPr>
    </w:p>
    <w:p w14:paraId="0448117E" w14:textId="77777777" w:rsidR="005C2F11" w:rsidRDefault="005C2F11" w:rsidP="005C2F1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= Thomas(q.v.).</w:t>
      </w:r>
    </w:p>
    <w:p w14:paraId="5BD3CBFD" w14:textId="77777777" w:rsidR="005C2F11" w:rsidRDefault="005C2F11" w:rsidP="005C2F1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</w:p>
    <w:p w14:paraId="6745921B" w14:textId="77777777" w:rsidR="005C2F11" w:rsidRDefault="005C2F11" w:rsidP="005C2F11">
      <w:pPr>
        <w:pStyle w:val="NoSpacing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pp.376-7)</w:t>
      </w:r>
    </w:p>
    <w:p w14:paraId="730316E8" w14:textId="77777777" w:rsidR="005C2F11" w:rsidRDefault="005C2F11" w:rsidP="005C2F1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Daughter:   Agnes(q.v.).   (ibid.)</w:t>
      </w:r>
    </w:p>
    <w:p w14:paraId="5892C135" w14:textId="77777777" w:rsidR="005C2F11" w:rsidRDefault="005C2F11" w:rsidP="005C2F11">
      <w:pPr>
        <w:pStyle w:val="NoSpacing"/>
        <w:rPr>
          <w:rFonts w:eastAsia="Times New Roman" w:cs="Times New Roman"/>
          <w:szCs w:val="24"/>
        </w:rPr>
      </w:pPr>
    </w:p>
    <w:p w14:paraId="110B0312" w14:textId="77777777" w:rsidR="005C2F11" w:rsidRDefault="005C2F11" w:rsidP="005C2F11">
      <w:pPr>
        <w:pStyle w:val="NoSpacing"/>
        <w:rPr>
          <w:rFonts w:eastAsia="Times New Roman" w:cs="Times New Roman"/>
          <w:szCs w:val="24"/>
        </w:rPr>
      </w:pPr>
    </w:p>
    <w:p w14:paraId="6E8183D5" w14:textId="77777777" w:rsidR="005C2F11" w:rsidRDefault="005C2F11" w:rsidP="005C2F1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20 Sep.1479</w:t>
      </w:r>
      <w:r>
        <w:rPr>
          <w:rFonts w:eastAsia="Times New Roman" w:cs="Times New Roman"/>
          <w:szCs w:val="24"/>
        </w:rPr>
        <w:tab/>
        <w:t xml:space="preserve">Thomas bequeathed her all the stock of his house and made her an </w:t>
      </w:r>
    </w:p>
    <w:p w14:paraId="79AB685A" w14:textId="77777777" w:rsidR="005C2F11" w:rsidRDefault="005C2F11" w:rsidP="005C2F11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executor of his Will. (ibid.)</w:t>
      </w:r>
    </w:p>
    <w:p w14:paraId="3FCF4D24" w14:textId="77777777" w:rsidR="005C2F11" w:rsidRDefault="005C2F11" w:rsidP="005C2F11">
      <w:pPr>
        <w:pStyle w:val="NoSpacing"/>
        <w:rPr>
          <w:rFonts w:eastAsia="Times New Roman" w:cs="Times New Roman"/>
          <w:szCs w:val="24"/>
        </w:rPr>
      </w:pPr>
    </w:p>
    <w:p w14:paraId="0ECF2F14" w14:textId="77777777" w:rsidR="005C2F11" w:rsidRDefault="005C2F11" w:rsidP="005C2F11">
      <w:pPr>
        <w:pStyle w:val="NoSpacing"/>
        <w:rPr>
          <w:rFonts w:eastAsia="Times New Roman" w:cs="Times New Roman"/>
          <w:szCs w:val="24"/>
        </w:rPr>
      </w:pPr>
    </w:p>
    <w:p w14:paraId="5A6AE799" w14:textId="3D4DD34E" w:rsidR="00BA00AB" w:rsidRPr="00EB3209" w:rsidRDefault="005C2F11" w:rsidP="005C2F11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5 February 2024</w:t>
      </w: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D0FD2" w14:textId="77777777" w:rsidR="005C2F11" w:rsidRDefault="005C2F11" w:rsidP="009139A6">
      <w:r>
        <w:separator/>
      </w:r>
    </w:p>
  </w:endnote>
  <w:endnote w:type="continuationSeparator" w:id="0">
    <w:p w14:paraId="3B8D56BB" w14:textId="77777777" w:rsidR="005C2F11" w:rsidRDefault="005C2F1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ED05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D629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90D0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A5E3C" w14:textId="77777777" w:rsidR="005C2F11" w:rsidRDefault="005C2F11" w:rsidP="009139A6">
      <w:r>
        <w:separator/>
      </w:r>
    </w:p>
  </w:footnote>
  <w:footnote w:type="continuationSeparator" w:id="0">
    <w:p w14:paraId="371ECB95" w14:textId="77777777" w:rsidR="005C2F11" w:rsidRDefault="005C2F1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4DA0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4820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8C53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F11"/>
    <w:rsid w:val="000666E0"/>
    <w:rsid w:val="002510B7"/>
    <w:rsid w:val="005C130B"/>
    <w:rsid w:val="005C2F11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3CF55"/>
  <w15:chartTrackingRefBased/>
  <w15:docId w15:val="{078B8263-8A16-49A4-BFD0-B0739B82F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2024-02-05T16:39:00Z</dcterms:created>
  <dcterms:modified xsi:type="dcterms:W3CDTF">2024-02-05T16:40:00Z</dcterms:modified>
</cp:coreProperties>
</file>